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69F91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David ROBKYN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14447963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F17A3F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EB8DF7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Brasyer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Norwich, notary(q.v.), was pardoned for not appearing to</w:t>
      </w:r>
    </w:p>
    <w:p w14:paraId="32B216B8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answer him and John Benet(q.v.), executors of the Will of Richard</w:t>
      </w:r>
    </w:p>
    <w:p w14:paraId="751E7073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Pettework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clerk, touching a plea that he </w:t>
      </w:r>
      <w:proofErr w:type="gramStart"/>
      <w:r>
        <w:rPr>
          <w:rFonts w:ascii="Times New Roman" w:hAnsi="Times New Roman" w:cs="Times New Roman"/>
          <w:sz w:val="24"/>
          <w:szCs w:val="24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£20 to them.</w:t>
      </w:r>
    </w:p>
    <w:p w14:paraId="2BCCE34A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1467-77 p.4)</w:t>
      </w:r>
    </w:p>
    <w:p w14:paraId="6E385CEE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20881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1D0205" w14:textId="77777777" w:rsidR="004C322B" w:rsidRDefault="004C322B" w:rsidP="004C32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2022</w:t>
      </w:r>
    </w:p>
    <w:p w14:paraId="763847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C075" w14:textId="77777777" w:rsidR="004C322B" w:rsidRDefault="004C322B" w:rsidP="009139A6">
      <w:r>
        <w:separator/>
      </w:r>
    </w:p>
  </w:endnote>
  <w:endnote w:type="continuationSeparator" w:id="0">
    <w:p w14:paraId="144B45FE" w14:textId="77777777" w:rsidR="004C322B" w:rsidRDefault="004C32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1D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4A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86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AF19C" w14:textId="77777777" w:rsidR="004C322B" w:rsidRDefault="004C322B" w:rsidP="009139A6">
      <w:r>
        <w:separator/>
      </w:r>
    </w:p>
  </w:footnote>
  <w:footnote w:type="continuationSeparator" w:id="0">
    <w:p w14:paraId="24F1399C" w14:textId="77777777" w:rsidR="004C322B" w:rsidRDefault="004C32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93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370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91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22B"/>
    <w:rsid w:val="000666E0"/>
    <w:rsid w:val="002510B7"/>
    <w:rsid w:val="004C322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67291"/>
  <w15:chartTrackingRefBased/>
  <w15:docId w15:val="{BCF96426-EEDD-44A8-BB2B-08A044DFB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2022-03-09T17:05:00Z</dcterms:created>
  <dcterms:modified xsi:type="dcterms:W3CDTF">2022-03-09T17:05:00Z</dcterms:modified>
</cp:coreProperties>
</file>